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8312E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Չապաև</w:t>
            </w:r>
            <w:r w:rsidR="006A02E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8312E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փողոցի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6A02E5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6A02E5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8312E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</w:t>
                  </w:r>
                  <w:r w:rsidRPr="008312E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քաղաքի </w:t>
                  </w:r>
                  <w:r w:rsidR="008312EC" w:rsidRPr="008312E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Չապաև</w:t>
                  </w:r>
                  <w:r w:rsidR="006A02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ի</w:t>
                  </w:r>
                  <w:r w:rsidR="008312EC" w:rsidRPr="008312E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փողոցի</w:t>
                  </w:r>
                  <w:r w:rsidR="008312EC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6A02E5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8312EC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FA7F57" w:rsidP="008312EC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8312E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Չապաև</w:t>
                  </w:r>
                  <w:r w:rsidR="006A02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ի</w:t>
                  </w:r>
                  <w:bookmarkStart w:id="0" w:name="_GoBack"/>
                  <w:bookmarkEnd w:id="0"/>
                  <w:r w:rsidR="008312E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8D20DB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8312EC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0+</w:t>
                  </w:r>
                  <w:r w:rsidR="008312E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8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0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8312EC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8</w:t>
                  </w:r>
                  <w:r w:rsidR="007224BF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>0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4A3C84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Բարձր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6A02E5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6A02E5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8312E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6A02E5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6A02E5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A2C6A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lastRenderedPageBreak/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6A02E5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6A02E5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A02E5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12EC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251</TotalTime>
  <Pages>6</Pages>
  <Words>1377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81</cp:revision>
  <cp:lastPrinted>2023-07-11T08:50:00Z</cp:lastPrinted>
  <dcterms:created xsi:type="dcterms:W3CDTF">2023-06-27T08:36:00Z</dcterms:created>
  <dcterms:modified xsi:type="dcterms:W3CDTF">2026-07-09T10:41:00Z</dcterms:modified>
</cp:coreProperties>
</file>